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22CE" w14:textId="77777777" w:rsidR="00581FC6" w:rsidRPr="0080728C" w:rsidRDefault="00581FC6" w:rsidP="000173FE">
      <w:pPr>
        <w:rPr>
          <w:u w:val="single"/>
        </w:rPr>
      </w:pPr>
    </w:p>
    <w:p w14:paraId="621E11B3" w14:textId="77777777" w:rsidR="00581FC6" w:rsidRPr="0080728C" w:rsidRDefault="00581FC6" w:rsidP="000173FE">
      <w:pPr>
        <w:rPr>
          <w:u w:val="single"/>
        </w:rPr>
      </w:pPr>
    </w:p>
    <w:p w14:paraId="3699EA34" w14:textId="77777777" w:rsidR="000173FE" w:rsidRPr="0080728C" w:rsidRDefault="000173FE" w:rsidP="000173FE">
      <w:r w:rsidRPr="0080728C">
        <w:rPr>
          <w:u w:val="single"/>
        </w:rPr>
        <w:t>Interviewee</w:t>
      </w:r>
      <w:r w:rsidRPr="0080728C">
        <w:br/>
        <w:t>Name:</w:t>
      </w:r>
      <w:r w:rsidR="00F51FCA" w:rsidRPr="0080728C">
        <w:t xml:space="preserve"> </w:t>
      </w:r>
      <w:r w:rsidRPr="0080728C">
        <w:br/>
        <w:t>Position:</w:t>
      </w:r>
      <w:r w:rsidR="00F51FCA" w:rsidRPr="0080728C">
        <w:t xml:space="preserve"> </w:t>
      </w:r>
    </w:p>
    <w:p w14:paraId="49BA8F21" w14:textId="77777777" w:rsidR="000173FE" w:rsidRPr="0080728C" w:rsidRDefault="000173FE" w:rsidP="000173FE"/>
    <w:p w14:paraId="1511AE59" w14:textId="77777777" w:rsidR="000173FE" w:rsidRPr="0080728C" w:rsidRDefault="000173FE" w:rsidP="000173FE">
      <w:pPr>
        <w:rPr>
          <w:u w:val="single"/>
        </w:rPr>
      </w:pPr>
      <w:r w:rsidRPr="0080728C">
        <w:rPr>
          <w:u w:val="single"/>
        </w:rPr>
        <w:t>Interviewer</w:t>
      </w:r>
    </w:p>
    <w:p w14:paraId="625A3923" w14:textId="77777777" w:rsidR="00C30BB2" w:rsidRPr="0080728C" w:rsidRDefault="00C30BB2" w:rsidP="000173FE"/>
    <w:p w14:paraId="3A4EE562" w14:textId="77777777" w:rsidR="00C30BB2" w:rsidRPr="0080728C" w:rsidRDefault="00C30BB2" w:rsidP="000173FE">
      <w:r w:rsidRPr="0080728C">
        <w:rPr>
          <w:u w:val="single"/>
        </w:rPr>
        <w:t>Meeting Held</w:t>
      </w:r>
      <w:r w:rsidRPr="0080728C">
        <w:t>:</w:t>
      </w:r>
    </w:p>
    <w:p w14:paraId="7FC2A921" w14:textId="77777777" w:rsidR="00C30BB2" w:rsidRPr="0080728C" w:rsidRDefault="00C30BB2" w:rsidP="000173FE">
      <w:r w:rsidRPr="0080728C">
        <w:t>Date:</w:t>
      </w:r>
      <w:r w:rsidR="00F51FCA" w:rsidRPr="0080728C">
        <w:t xml:space="preserve"> </w:t>
      </w:r>
      <w:r w:rsidRPr="0080728C">
        <w:br/>
        <w:t>Location:</w:t>
      </w:r>
      <w:r w:rsidR="00F51FCA" w:rsidRPr="0080728C">
        <w:t xml:space="preserve"> </w:t>
      </w:r>
      <w:r w:rsidRPr="0080728C">
        <w:br/>
      </w:r>
    </w:p>
    <w:p w14:paraId="69DF5098" w14:textId="77777777" w:rsidR="000173FE" w:rsidRPr="0080728C" w:rsidRDefault="000173FE" w:rsidP="000173FE">
      <w:r w:rsidRPr="0080728C">
        <w:rPr>
          <w:u w:val="single"/>
        </w:rPr>
        <w:t>Sections used</w:t>
      </w:r>
      <w:r w:rsidRPr="0080728C">
        <w:t>:</w:t>
      </w:r>
    </w:p>
    <w:p w14:paraId="3723CFEE" w14:textId="77777777" w:rsidR="00740520" w:rsidRPr="0080728C" w:rsidRDefault="00740520" w:rsidP="000173FE">
      <w:r w:rsidRPr="0080728C">
        <w:t>Organising:</w:t>
      </w:r>
      <w:r w:rsidR="00DA265E">
        <w:t xml:space="preserve"> </w:t>
      </w:r>
    </w:p>
    <w:p w14:paraId="73ECA8D6" w14:textId="77777777" w:rsidR="00740520" w:rsidRPr="0080728C" w:rsidRDefault="00740520" w:rsidP="000173FE">
      <w:r w:rsidRPr="0080728C">
        <w:t>Performing:</w:t>
      </w:r>
      <w:r w:rsidR="00DA265E">
        <w:t xml:space="preserve"> </w:t>
      </w:r>
    </w:p>
    <w:p w14:paraId="59160F9A" w14:textId="77777777" w:rsidR="000173FE" w:rsidRPr="0080728C" w:rsidRDefault="00740520" w:rsidP="000173FE">
      <w:r w:rsidRPr="0080728C">
        <w:t>Authenticity:</w:t>
      </w:r>
      <w:r w:rsidR="00DA265E">
        <w:t xml:space="preserve"> </w:t>
      </w:r>
    </w:p>
    <w:p w14:paraId="3E617C82" w14:textId="77777777" w:rsidR="000173FE" w:rsidRPr="0080728C" w:rsidRDefault="000173FE" w:rsidP="000173FE"/>
    <w:p w14:paraId="3CF260D7" w14:textId="77777777" w:rsidR="000173FE" w:rsidRPr="0080728C" w:rsidRDefault="000173FE" w:rsidP="000173FE">
      <w:r w:rsidRPr="0080728C">
        <w:rPr>
          <w:u w:val="single"/>
        </w:rPr>
        <w:t>Additional Topics discussed</w:t>
      </w:r>
      <w:r w:rsidRPr="0080728C">
        <w:t>:</w:t>
      </w:r>
    </w:p>
    <w:p w14:paraId="3979FB3C" w14:textId="77777777" w:rsidR="00C30BB2" w:rsidRPr="0080728C" w:rsidRDefault="00C30BB2" w:rsidP="000173FE"/>
    <w:p w14:paraId="17A8128D" w14:textId="77777777" w:rsidR="000173FE" w:rsidRPr="0080728C" w:rsidRDefault="000173FE" w:rsidP="000173FE">
      <w:r w:rsidRPr="0080728C">
        <w:rPr>
          <w:u w:val="single"/>
        </w:rPr>
        <w:t>Documents Obtained</w:t>
      </w:r>
      <w:r w:rsidRPr="0080728C">
        <w:t>:</w:t>
      </w:r>
    </w:p>
    <w:p w14:paraId="25DC7853" w14:textId="77777777" w:rsidR="007072CF" w:rsidRPr="0080728C" w:rsidRDefault="007072CF" w:rsidP="000173FE"/>
    <w:p w14:paraId="1600DE79" w14:textId="77777777" w:rsidR="000173FE" w:rsidRPr="0080728C" w:rsidRDefault="000173FE" w:rsidP="000173FE">
      <w:r w:rsidRPr="0080728C">
        <w:rPr>
          <w:u w:val="single"/>
        </w:rPr>
        <w:t>Post interview comments/Leads</w:t>
      </w:r>
      <w:r w:rsidRPr="0080728C">
        <w:t>:</w:t>
      </w:r>
    </w:p>
    <w:p w14:paraId="3A638506" w14:textId="77777777" w:rsidR="003B4E5A" w:rsidRPr="0080728C" w:rsidRDefault="007072CF" w:rsidP="003B4E5A">
      <w:r w:rsidRPr="0080728C">
        <w:br/>
      </w:r>
      <w:r w:rsidR="003B4E5A" w:rsidRPr="0080728C">
        <w:rPr>
          <w:u w:val="single"/>
        </w:rPr>
        <w:t>Additional notes</w:t>
      </w:r>
      <w:r w:rsidR="003B4E5A" w:rsidRPr="0080728C">
        <w:t>:</w:t>
      </w:r>
    </w:p>
    <w:p w14:paraId="16F31272" w14:textId="77777777" w:rsidR="003B4E5A" w:rsidRPr="0080728C" w:rsidRDefault="003B4E5A" w:rsidP="003B4E5A">
      <w:pPr>
        <w:rPr>
          <w:b/>
        </w:rPr>
      </w:pPr>
      <w:r w:rsidRPr="0080728C">
        <w:rPr>
          <w:b/>
        </w:rPr>
        <w:t>Personnel information</w:t>
      </w:r>
    </w:p>
    <w:p w14:paraId="06175C09" w14:textId="77777777" w:rsidR="003B4E5A" w:rsidRPr="0080728C" w:rsidRDefault="003B4E5A" w:rsidP="003B4E5A">
      <w:pPr>
        <w:pStyle w:val="ListParagraph"/>
        <w:numPr>
          <w:ilvl w:val="0"/>
          <w:numId w:val="17"/>
        </w:numPr>
      </w:pPr>
      <w:r w:rsidRPr="0080728C">
        <w:t>Can you tell me a little bit about your role?</w:t>
      </w:r>
    </w:p>
    <w:p w14:paraId="493276B9" w14:textId="77777777" w:rsidR="003B4E5A" w:rsidRPr="0080728C" w:rsidRDefault="003B4E5A" w:rsidP="00DB4771">
      <w:r>
        <w:t xml:space="preserve">- </w:t>
      </w:r>
    </w:p>
    <w:p w14:paraId="30016C8D" w14:textId="77777777" w:rsidR="003B4E5A" w:rsidRPr="0080728C" w:rsidRDefault="003B4E5A" w:rsidP="003B4E5A">
      <w:r w:rsidRPr="0080728C">
        <w:rPr>
          <w:b/>
        </w:rPr>
        <w:t>Paradox of organising</w:t>
      </w:r>
      <w:r w:rsidRPr="0080728C">
        <w:t xml:space="preserve"> - inherent contradictions between different parts of the organizational whole (integration-differentiation; local-global supply chains; circular economy)</w:t>
      </w:r>
    </w:p>
    <w:p w14:paraId="41AE32CA" w14:textId="77777777" w:rsidR="003B4E5A" w:rsidRPr="0080728C" w:rsidRDefault="003B4E5A" w:rsidP="003B4E5A">
      <w:pPr>
        <w:pStyle w:val="ListParagraph"/>
        <w:numPr>
          <w:ilvl w:val="0"/>
          <w:numId w:val="17"/>
        </w:numPr>
      </w:pPr>
      <w:r w:rsidRPr="0080728C">
        <w:t>Can you point to a particular recent environmental initiative that has had a significant effect on the company?</w:t>
      </w:r>
    </w:p>
    <w:p w14:paraId="52DF59DB" w14:textId="77777777" w:rsidR="003B4E5A" w:rsidRPr="0080728C" w:rsidRDefault="003B4E5A" w:rsidP="003B4E5A">
      <w:r>
        <w:t>-</w:t>
      </w:r>
    </w:p>
    <w:p w14:paraId="5D8704AB" w14:textId="77777777" w:rsidR="003B4E5A" w:rsidRPr="0080728C" w:rsidRDefault="003B4E5A" w:rsidP="003B4E5A">
      <w:pPr>
        <w:pStyle w:val="ListParagraph"/>
        <w:numPr>
          <w:ilvl w:val="0"/>
          <w:numId w:val="17"/>
        </w:numPr>
      </w:pPr>
      <w:r w:rsidRPr="0080728C">
        <w:t>Can you think of any examples of tensions between stakeholders or organisational goals?</w:t>
      </w:r>
    </w:p>
    <w:p w14:paraId="1FCAF35B" w14:textId="77777777" w:rsidR="00292BBC" w:rsidRPr="0080728C" w:rsidRDefault="003B4E5A" w:rsidP="00DB4771">
      <w:r>
        <w:t>-</w:t>
      </w:r>
    </w:p>
    <w:p w14:paraId="47E6BEBA" w14:textId="77777777" w:rsidR="003B4E5A" w:rsidRPr="0080728C" w:rsidRDefault="003B4E5A" w:rsidP="003B4E5A">
      <w:r w:rsidRPr="0080728C">
        <w:rPr>
          <w:b/>
        </w:rPr>
        <w:t>Paradox of performing</w:t>
      </w:r>
      <w:r w:rsidRPr="0080728C">
        <w:t xml:space="preserve"> - tensions that arise for managers in performing contradictory roles and activities (efficiency, quality, waste reduction, energy reduction)</w:t>
      </w:r>
    </w:p>
    <w:p w14:paraId="7A2FC926" w14:textId="77777777" w:rsidR="003B4E5A" w:rsidRPr="0080728C" w:rsidRDefault="003B4E5A" w:rsidP="003B4E5A">
      <w:pPr>
        <w:pStyle w:val="ListParagraph"/>
        <w:numPr>
          <w:ilvl w:val="0"/>
          <w:numId w:val="17"/>
        </w:numPr>
      </w:pPr>
      <w:r w:rsidRPr="0080728C">
        <w:t>Can you tell me about how you feel you’ve been well prepared to meet the environmental commitments of your work on the initiative?</w:t>
      </w:r>
    </w:p>
    <w:p w14:paraId="1644A002" w14:textId="77777777" w:rsidR="003B4E5A" w:rsidRPr="0080728C" w:rsidRDefault="003B4E5A" w:rsidP="003B4E5A">
      <w:r>
        <w:t>-</w:t>
      </w:r>
    </w:p>
    <w:p w14:paraId="61BB211A" w14:textId="77777777" w:rsidR="003B4E5A" w:rsidRPr="0080728C" w:rsidRDefault="003B4E5A" w:rsidP="003B4E5A">
      <w:pPr>
        <w:pStyle w:val="ListParagraph"/>
        <w:numPr>
          <w:ilvl w:val="0"/>
          <w:numId w:val="17"/>
        </w:numPr>
      </w:pPr>
      <w:r w:rsidRPr="0080728C">
        <w:t>Can you tell me about any contradictions between your involvement and your environmental concerns?</w:t>
      </w:r>
    </w:p>
    <w:p w14:paraId="62F1BB02" w14:textId="77777777" w:rsidR="003B4E5A" w:rsidRPr="0080728C" w:rsidRDefault="003B4E5A" w:rsidP="003B4E5A">
      <w:r>
        <w:t>-</w:t>
      </w:r>
    </w:p>
    <w:p w14:paraId="6EA03063" w14:textId="77777777" w:rsidR="003B4E5A" w:rsidRPr="0080728C" w:rsidRDefault="003B4E5A" w:rsidP="003B4E5A">
      <w:pPr>
        <w:pStyle w:val="ListParagraph"/>
        <w:numPr>
          <w:ilvl w:val="0"/>
          <w:numId w:val="17"/>
        </w:numPr>
      </w:pPr>
      <w:r w:rsidRPr="0080728C">
        <w:t>We are interested in exploring ideas around authentically within company policy and if that can generate any tension which would make it hard to be environmentally focused. Can you tell me anything about that?</w:t>
      </w:r>
    </w:p>
    <w:p w14:paraId="126D3F0D" w14:textId="77777777" w:rsidR="003B4E5A" w:rsidRPr="0080728C" w:rsidRDefault="003B4E5A" w:rsidP="003B4E5A">
      <w:r>
        <w:t>-</w:t>
      </w:r>
    </w:p>
    <w:p w14:paraId="04189D95" w14:textId="77777777" w:rsidR="003B4E5A" w:rsidRPr="0080728C" w:rsidRDefault="003B4E5A" w:rsidP="003B4E5A">
      <w:r w:rsidRPr="0080728C">
        <w:rPr>
          <w:b/>
        </w:rPr>
        <w:t>Paradox of learning</w:t>
      </w:r>
      <w:r w:rsidRPr="0080728C">
        <w:t xml:space="preserve"> - the contradictions between building on the past while simultaneously needing to destroy it (doing things differently)</w:t>
      </w:r>
    </w:p>
    <w:p w14:paraId="3F621806" w14:textId="77777777" w:rsidR="003B4E5A" w:rsidRPr="0080728C" w:rsidRDefault="003B4E5A" w:rsidP="003B4E5A">
      <w:pPr>
        <w:pStyle w:val="ListParagraph"/>
        <w:numPr>
          <w:ilvl w:val="0"/>
          <w:numId w:val="17"/>
        </w:numPr>
      </w:pPr>
      <w:r w:rsidRPr="0080728C">
        <w:t>How has your work/company changed since the inciting incident?</w:t>
      </w:r>
    </w:p>
    <w:p w14:paraId="31406F2E" w14:textId="77777777" w:rsidR="00C30BB2" w:rsidRDefault="003B4E5A" w:rsidP="000173FE">
      <w:r>
        <w:t>-</w:t>
      </w:r>
    </w:p>
    <w:p w14:paraId="0FF5F8C1" w14:textId="77777777" w:rsidR="003B4E5A" w:rsidRPr="0080728C" w:rsidRDefault="003B4E5A" w:rsidP="000173FE"/>
    <w:p w14:paraId="6A54AAB3" w14:textId="77777777" w:rsidR="00C30BB2" w:rsidRPr="0080728C" w:rsidRDefault="00C30BB2" w:rsidP="000173FE">
      <w:r w:rsidRPr="0080728C">
        <w:rPr>
          <w:u w:val="single"/>
        </w:rPr>
        <w:t>Questions Asked</w:t>
      </w:r>
      <w:r w:rsidRPr="0080728C">
        <w:t>:</w:t>
      </w:r>
    </w:p>
    <w:p w14:paraId="4D2583C5" w14:textId="77777777" w:rsidR="00C31F0C" w:rsidRPr="0080728C" w:rsidRDefault="00C31F0C" w:rsidP="00C31F0C">
      <w:pPr>
        <w:rPr>
          <w:b/>
        </w:rPr>
      </w:pPr>
      <w:r w:rsidRPr="0080728C">
        <w:rPr>
          <w:b/>
        </w:rPr>
        <w:t>Personnel information</w:t>
      </w:r>
    </w:p>
    <w:p w14:paraId="333D083D" w14:textId="77777777" w:rsidR="00C31F0C" w:rsidRPr="0080728C" w:rsidRDefault="00C31F0C" w:rsidP="00C31F0C">
      <w:pPr>
        <w:pStyle w:val="ListParagraph"/>
        <w:numPr>
          <w:ilvl w:val="0"/>
          <w:numId w:val="16"/>
        </w:numPr>
      </w:pPr>
      <w:r w:rsidRPr="0080728C">
        <w:t>Can you tell me a little bit about your role?</w:t>
      </w:r>
    </w:p>
    <w:p w14:paraId="4771E6AC" w14:textId="77777777" w:rsidR="00C31F0C" w:rsidRPr="0080728C" w:rsidRDefault="00C31F0C" w:rsidP="00C31F0C">
      <w:r w:rsidRPr="0080728C">
        <w:t>-What does that entail?</w:t>
      </w:r>
    </w:p>
    <w:p w14:paraId="77AB3E81" w14:textId="77777777" w:rsidR="00C31F0C" w:rsidRPr="0080728C" w:rsidRDefault="00C31F0C" w:rsidP="00C31F0C">
      <w:r w:rsidRPr="0080728C">
        <w:lastRenderedPageBreak/>
        <w:t>-What does it mean to you?</w:t>
      </w:r>
    </w:p>
    <w:p w14:paraId="7F89DBE3" w14:textId="77777777" w:rsidR="00C31F0C" w:rsidRPr="0080728C" w:rsidRDefault="00C31F0C" w:rsidP="00C31F0C">
      <w:r w:rsidRPr="0080728C">
        <w:t>-How is it involved with sustainability for the company?</w:t>
      </w:r>
    </w:p>
    <w:p w14:paraId="66C58B93" w14:textId="77777777" w:rsidR="00C31F0C" w:rsidRPr="0080728C" w:rsidRDefault="00C31F0C" w:rsidP="00C31F0C">
      <w:r w:rsidRPr="0080728C">
        <w:rPr>
          <w:b/>
        </w:rPr>
        <w:t>Paradox of organising</w:t>
      </w:r>
      <w:r w:rsidRPr="0080728C">
        <w:t xml:space="preserve"> - inherent contradictions between different parts of the organizational whole (integration-differentiation; local-global supply chains; circular economy)</w:t>
      </w:r>
    </w:p>
    <w:p w14:paraId="438866D6" w14:textId="77777777" w:rsidR="00C31F0C" w:rsidRPr="0080728C" w:rsidRDefault="00C31F0C" w:rsidP="00C31F0C">
      <w:pPr>
        <w:pStyle w:val="ListParagraph"/>
        <w:numPr>
          <w:ilvl w:val="0"/>
          <w:numId w:val="16"/>
        </w:numPr>
      </w:pPr>
      <w:r w:rsidRPr="0080728C">
        <w:t>Can you point to a particular recent environmental initiative that has had a significant effect on the company?</w:t>
      </w:r>
    </w:p>
    <w:p w14:paraId="62DDF0D0" w14:textId="77777777" w:rsidR="00C31F0C" w:rsidRPr="0080728C" w:rsidRDefault="00C31F0C" w:rsidP="00C31F0C">
      <w:r w:rsidRPr="0080728C">
        <w:t>-What is it?</w:t>
      </w:r>
    </w:p>
    <w:p w14:paraId="776C49EE" w14:textId="77777777" w:rsidR="00C31F0C" w:rsidRPr="0080728C" w:rsidRDefault="00C31F0C" w:rsidP="00C31F0C">
      <w:r w:rsidRPr="0080728C">
        <w:t>-Why was it implemented?</w:t>
      </w:r>
    </w:p>
    <w:p w14:paraId="105D1EA8" w14:textId="77777777" w:rsidR="00C31F0C" w:rsidRPr="0080728C" w:rsidRDefault="00C31F0C" w:rsidP="00C31F0C">
      <w:r w:rsidRPr="0080728C">
        <w:t>-Who was involved?</w:t>
      </w:r>
    </w:p>
    <w:p w14:paraId="5F6DDBC9" w14:textId="77777777" w:rsidR="00C31F0C" w:rsidRPr="0080728C" w:rsidRDefault="00C31F0C" w:rsidP="00C31F0C">
      <w:r w:rsidRPr="0080728C">
        <w:t>-Where did the initiative originate?</w:t>
      </w:r>
    </w:p>
    <w:p w14:paraId="1495962C" w14:textId="77777777" w:rsidR="00C31F0C" w:rsidRPr="0080728C" w:rsidRDefault="00C31F0C" w:rsidP="00C31F0C">
      <w:r w:rsidRPr="0080728C">
        <w:t xml:space="preserve">  -New legislation/regulation</w:t>
      </w:r>
    </w:p>
    <w:p w14:paraId="49AEDBE4" w14:textId="77777777" w:rsidR="00C31F0C" w:rsidRPr="0080728C" w:rsidRDefault="00C31F0C" w:rsidP="00C31F0C">
      <w:r w:rsidRPr="0080728C">
        <w:t xml:space="preserve">  -End-user pushback</w:t>
      </w:r>
    </w:p>
    <w:p w14:paraId="5436A5B9" w14:textId="77777777" w:rsidR="00C31F0C" w:rsidRPr="0080728C" w:rsidRDefault="00C31F0C" w:rsidP="00C31F0C">
      <w:r w:rsidRPr="0080728C">
        <w:t xml:space="preserve">  -Social action</w:t>
      </w:r>
    </w:p>
    <w:p w14:paraId="4F8099A0" w14:textId="77777777" w:rsidR="00C31F0C" w:rsidRPr="0080728C" w:rsidRDefault="00C31F0C" w:rsidP="00C31F0C">
      <w:r w:rsidRPr="0080728C">
        <w:t xml:space="preserve">  -Bad publicity</w:t>
      </w:r>
    </w:p>
    <w:p w14:paraId="13926CCA" w14:textId="77777777" w:rsidR="00C31F0C" w:rsidRPr="0080728C" w:rsidRDefault="00C31F0C" w:rsidP="00C31F0C">
      <w:r w:rsidRPr="0080728C">
        <w:t xml:space="preserve">  -Safety/accident.</w:t>
      </w:r>
    </w:p>
    <w:p w14:paraId="736436CE" w14:textId="77777777" w:rsidR="00C31F0C" w:rsidRPr="0080728C" w:rsidRDefault="00C31F0C" w:rsidP="00C31F0C">
      <w:r w:rsidRPr="0080728C">
        <w:t>-What are the governance structures to manage the different interests?</w:t>
      </w:r>
    </w:p>
    <w:p w14:paraId="66976A3B" w14:textId="77777777" w:rsidR="00C31F0C" w:rsidRPr="0080728C" w:rsidRDefault="00C31F0C" w:rsidP="00C31F0C">
      <w:r w:rsidRPr="0080728C">
        <w:t>-Where do you see opportunities for action?</w:t>
      </w:r>
    </w:p>
    <w:p w14:paraId="59D33AC4" w14:textId="77777777" w:rsidR="00C31F0C" w:rsidRPr="0080728C" w:rsidRDefault="00C31F0C" w:rsidP="00C31F0C">
      <w:r w:rsidRPr="0080728C">
        <w:t>-Where do they come from?</w:t>
      </w:r>
      <w:r w:rsidRPr="0080728C">
        <w:br/>
        <w:t>-Is this a values base or market based decision?</w:t>
      </w:r>
    </w:p>
    <w:p w14:paraId="1782492C" w14:textId="77777777" w:rsidR="00C31F0C" w:rsidRPr="0080728C" w:rsidRDefault="00C31F0C" w:rsidP="00C31F0C">
      <w:r w:rsidRPr="0080728C">
        <w:t>-Are its (environmental, if any) goals clear to you?</w:t>
      </w:r>
    </w:p>
    <w:p w14:paraId="7C3DD9E6" w14:textId="77777777" w:rsidR="005F7429" w:rsidRPr="0080728C" w:rsidRDefault="0071247C" w:rsidP="00C31F0C">
      <w:pPr>
        <w:pStyle w:val="ListParagraph"/>
        <w:numPr>
          <w:ilvl w:val="0"/>
          <w:numId w:val="16"/>
        </w:numPr>
      </w:pPr>
      <w:r w:rsidRPr="0080728C">
        <w:t>Can you think of any</w:t>
      </w:r>
      <w:r w:rsidR="005F7429" w:rsidRPr="0080728C">
        <w:t xml:space="preserve"> examples of tensions between stakeholders or organisational goals?</w:t>
      </w:r>
      <w:r w:rsidR="00C31F0C" w:rsidRPr="0080728C">
        <w:br/>
        <w:t>-Customers</w:t>
      </w:r>
      <w:r w:rsidR="00C31F0C" w:rsidRPr="0080728C">
        <w:br/>
        <w:t>-Supply chain</w:t>
      </w:r>
      <w:r w:rsidR="00C31F0C" w:rsidRPr="0080728C">
        <w:br/>
        <w:t>-Foreign management</w:t>
      </w:r>
      <w:r w:rsidR="00C31F0C" w:rsidRPr="0080728C">
        <w:br/>
        <w:t>-Internal staff</w:t>
      </w:r>
      <w:r w:rsidR="005F7429" w:rsidRPr="0080728C">
        <w:br/>
        <w:t>-How they are resolved? (structurally, proactive or defensive strategies)</w:t>
      </w:r>
    </w:p>
    <w:p w14:paraId="6BDD403E" w14:textId="77777777" w:rsidR="00C31F0C" w:rsidRPr="0080728C" w:rsidRDefault="00C31F0C" w:rsidP="00C31F0C">
      <w:r w:rsidRPr="0080728C">
        <w:rPr>
          <w:b/>
        </w:rPr>
        <w:t>Paradox of performing</w:t>
      </w:r>
      <w:r w:rsidRPr="0080728C">
        <w:t xml:space="preserve"> - tensions that arise for managers in performing contradictory roles and activities (efficiency, quality, waste reduction, energy reduction)</w:t>
      </w:r>
    </w:p>
    <w:p w14:paraId="21F675BF" w14:textId="77777777" w:rsidR="00C31F0C" w:rsidRPr="0080728C" w:rsidRDefault="00C31F0C" w:rsidP="00C31F0C">
      <w:pPr>
        <w:pStyle w:val="ListParagraph"/>
        <w:numPr>
          <w:ilvl w:val="0"/>
          <w:numId w:val="16"/>
        </w:numPr>
      </w:pPr>
      <w:r w:rsidRPr="0080728C">
        <w:t>Can you tell me about how you feel you’ve been well prepared to meet the environmental commitments of your work on the initiative?</w:t>
      </w:r>
    </w:p>
    <w:p w14:paraId="070FF788" w14:textId="77777777" w:rsidR="00C31F0C" w:rsidRPr="0080728C" w:rsidRDefault="00C31F0C" w:rsidP="00C31F0C">
      <w:r w:rsidRPr="0080728C">
        <w:t>-What are the skills, knowledge or attitudes underpinning actions?</w:t>
      </w:r>
    </w:p>
    <w:p w14:paraId="0A97D967" w14:textId="77777777" w:rsidR="00C31F0C" w:rsidRPr="0080728C" w:rsidRDefault="00C31F0C" w:rsidP="00C31F0C">
      <w:r w:rsidRPr="0080728C">
        <w:t>-Where do they come from?</w:t>
      </w:r>
    </w:p>
    <w:p w14:paraId="7E7BF258" w14:textId="77777777" w:rsidR="00C31F0C" w:rsidRPr="0080728C" w:rsidRDefault="00C31F0C" w:rsidP="00C31F0C">
      <w:r w:rsidRPr="0080728C">
        <w:t>-What motivates their cultivation?</w:t>
      </w:r>
      <w:r w:rsidRPr="0080728C">
        <w:br/>
        <w:t>-Can you tell me about your co-workers and their experiences?</w:t>
      </w:r>
    </w:p>
    <w:p w14:paraId="740D276E" w14:textId="77777777" w:rsidR="00C31F0C" w:rsidRPr="0080728C" w:rsidRDefault="00C31F0C" w:rsidP="00C31F0C">
      <w:pPr>
        <w:pStyle w:val="ListParagraph"/>
        <w:numPr>
          <w:ilvl w:val="0"/>
          <w:numId w:val="16"/>
        </w:numPr>
      </w:pPr>
      <w:r w:rsidRPr="0080728C">
        <w:t>Can you tell me about any contradictions between your involvement and your environmental concerns?</w:t>
      </w:r>
    </w:p>
    <w:p w14:paraId="37AEA4C4" w14:textId="77777777" w:rsidR="00C31F0C" w:rsidRPr="0080728C" w:rsidRDefault="00C31F0C" w:rsidP="00C31F0C">
      <w:r w:rsidRPr="0080728C">
        <w:t>-Eco vs. productivity?</w:t>
      </w:r>
    </w:p>
    <w:p w14:paraId="41F3CC25" w14:textId="77777777" w:rsidR="00C31F0C" w:rsidRPr="0080728C" w:rsidRDefault="00C31F0C" w:rsidP="00C31F0C">
      <w:r w:rsidRPr="0080728C">
        <w:t>-Ethical dimension vs. necessity</w:t>
      </w:r>
    </w:p>
    <w:p w14:paraId="40EB7238" w14:textId="77777777" w:rsidR="00C31F0C" w:rsidRPr="0080728C" w:rsidRDefault="00C31F0C" w:rsidP="00C31F0C">
      <w:r w:rsidRPr="0080728C">
        <w:t>-What are your metrics for success?</w:t>
      </w:r>
    </w:p>
    <w:p w14:paraId="2389B2D3" w14:textId="77777777" w:rsidR="00C31F0C" w:rsidRPr="0080728C" w:rsidRDefault="00C31F0C" w:rsidP="00C31F0C">
      <w:r w:rsidRPr="0080728C">
        <w:t>-How do you measure them?</w:t>
      </w:r>
    </w:p>
    <w:p w14:paraId="749E1261" w14:textId="77777777" w:rsidR="00C31F0C" w:rsidRPr="0080728C" w:rsidRDefault="00C31F0C" w:rsidP="00C31F0C">
      <w:r w:rsidRPr="0080728C">
        <w:t>-Are they reported?</w:t>
      </w:r>
    </w:p>
    <w:p w14:paraId="6F34093F" w14:textId="77777777" w:rsidR="00C31F0C" w:rsidRPr="0080728C" w:rsidRDefault="00C31F0C" w:rsidP="00C31F0C">
      <w:r w:rsidRPr="0080728C">
        <w:t xml:space="preserve">  -Where?</w:t>
      </w:r>
    </w:p>
    <w:p w14:paraId="3A53B963" w14:textId="77777777" w:rsidR="00C31F0C" w:rsidRPr="0080728C" w:rsidRDefault="00C31F0C" w:rsidP="00C31F0C">
      <w:r w:rsidRPr="0080728C">
        <w:t>-How do you deal with tensions between the two?</w:t>
      </w:r>
    </w:p>
    <w:p w14:paraId="38FBDC6A" w14:textId="77777777" w:rsidR="00C31F0C" w:rsidRPr="0080728C" w:rsidRDefault="00C31F0C" w:rsidP="00C31F0C">
      <w:r w:rsidRPr="0080728C">
        <w:t>-Do you think the project should have/could have gone further?</w:t>
      </w:r>
    </w:p>
    <w:p w14:paraId="314392FE" w14:textId="77777777" w:rsidR="00C31F0C" w:rsidRPr="0080728C" w:rsidRDefault="00C31F0C" w:rsidP="00C31F0C">
      <w:r w:rsidRPr="0080728C">
        <w:t xml:space="preserve">  -On a personal level</w:t>
      </w:r>
    </w:p>
    <w:p w14:paraId="086AF4DE" w14:textId="77777777" w:rsidR="00C31F0C" w:rsidRPr="0080728C" w:rsidRDefault="00C31F0C" w:rsidP="00C31F0C">
      <w:r w:rsidRPr="0080728C">
        <w:t xml:space="preserve">  -In terms of your work</w:t>
      </w:r>
    </w:p>
    <w:p w14:paraId="0A408CEB" w14:textId="77777777" w:rsidR="00C31F0C" w:rsidRPr="0080728C" w:rsidRDefault="00C31F0C" w:rsidP="00C31F0C">
      <w:pPr>
        <w:pStyle w:val="ListParagraph"/>
        <w:numPr>
          <w:ilvl w:val="0"/>
          <w:numId w:val="16"/>
        </w:numPr>
      </w:pPr>
      <w:r w:rsidRPr="0080728C">
        <w:t>We are interested in exploring ideas around authentically within company policy and if that can generate any tension which would make it hard to be environmentally focused. Can you tell me anything about that?</w:t>
      </w:r>
    </w:p>
    <w:p w14:paraId="696AC38C" w14:textId="77777777" w:rsidR="00C31F0C" w:rsidRPr="0080728C" w:rsidRDefault="00C31F0C" w:rsidP="00C31F0C">
      <w:r w:rsidRPr="0080728C">
        <w:t>-Do you feel the green intentions of the organisation are reflected in its actions?</w:t>
      </w:r>
    </w:p>
    <w:p w14:paraId="3FDCCA32" w14:textId="77777777" w:rsidR="00C31F0C" w:rsidRPr="0080728C" w:rsidRDefault="00C31F0C" w:rsidP="00C31F0C">
      <w:r w:rsidRPr="0080728C">
        <w:t>-Is it something you do because you want to or are you required/rewarded for it?</w:t>
      </w:r>
    </w:p>
    <w:p w14:paraId="1445AF11" w14:textId="77777777" w:rsidR="00C31F0C" w:rsidRPr="0080728C" w:rsidRDefault="00C31F0C" w:rsidP="00C31F0C">
      <w:r w:rsidRPr="0080728C">
        <w:t>-Do you feel that there’s any tension between your environmental values and the work being done?</w:t>
      </w:r>
      <w:r w:rsidRPr="0080728C">
        <w:br/>
        <w:t>-Are your concerns heard higher up?</w:t>
      </w:r>
    </w:p>
    <w:p w14:paraId="5059DCEB" w14:textId="77777777" w:rsidR="00C31F0C" w:rsidRPr="0080728C" w:rsidRDefault="00C31F0C" w:rsidP="00C31F0C">
      <w:r w:rsidRPr="0080728C">
        <w:t>-What do you think your co-workers think about it all?</w:t>
      </w:r>
    </w:p>
    <w:p w14:paraId="227CF0A0" w14:textId="77777777" w:rsidR="00C31F0C" w:rsidRPr="0080728C" w:rsidRDefault="00C31F0C" w:rsidP="00C31F0C">
      <w:r w:rsidRPr="0080728C">
        <w:lastRenderedPageBreak/>
        <w:t>-What do you think could be done to build that authenticity going forwards?</w:t>
      </w:r>
    </w:p>
    <w:p w14:paraId="2E27E804" w14:textId="77777777" w:rsidR="00C31F0C" w:rsidRPr="0080728C" w:rsidRDefault="00C31F0C" w:rsidP="00C31F0C">
      <w:r w:rsidRPr="0080728C">
        <w:rPr>
          <w:b/>
        </w:rPr>
        <w:t>Paradox of learning</w:t>
      </w:r>
      <w:r w:rsidRPr="0080728C">
        <w:t xml:space="preserve"> - the contradictions between building on the past while simultaneously needing to destroy it (doing things differently)</w:t>
      </w:r>
    </w:p>
    <w:p w14:paraId="4BFCBCA4" w14:textId="77777777" w:rsidR="00C31F0C" w:rsidRPr="0080728C" w:rsidRDefault="00C31F0C" w:rsidP="00C31F0C">
      <w:pPr>
        <w:pStyle w:val="ListParagraph"/>
        <w:numPr>
          <w:ilvl w:val="0"/>
          <w:numId w:val="16"/>
        </w:numPr>
      </w:pPr>
      <w:r w:rsidRPr="0080728C">
        <w:t>How has your work/company changed since the inciting incident?</w:t>
      </w:r>
    </w:p>
    <w:p w14:paraId="39DDBB97" w14:textId="77777777" w:rsidR="00C31F0C" w:rsidRPr="0080728C" w:rsidRDefault="00C31F0C" w:rsidP="00C31F0C">
      <w:r w:rsidRPr="0080728C">
        <w:t>-Can you think of any new processes that enable new ways of working that have come about since the incident?</w:t>
      </w:r>
    </w:p>
    <w:p w14:paraId="0A726BCC" w14:textId="77777777" w:rsidR="00C31F0C" w:rsidRPr="0080728C" w:rsidRDefault="00C31F0C" w:rsidP="00C31F0C">
      <w:r w:rsidRPr="0080728C">
        <w:t>-Are there any new structures?</w:t>
      </w:r>
    </w:p>
    <w:p w14:paraId="629E1FB7" w14:textId="77777777" w:rsidR="00C31F0C" w:rsidRPr="0080728C" w:rsidRDefault="00C31F0C" w:rsidP="00C31F0C">
      <w:r w:rsidRPr="0080728C">
        <w:t>-KPIs?</w:t>
      </w:r>
    </w:p>
    <w:p w14:paraId="67338891" w14:textId="77777777" w:rsidR="00C31F0C" w:rsidRPr="0080728C" w:rsidRDefault="00C31F0C" w:rsidP="00C31F0C">
      <w:r w:rsidRPr="0080728C">
        <w:t>-Directors?</w:t>
      </w:r>
    </w:p>
    <w:p w14:paraId="3F0B21C1" w14:textId="77777777" w:rsidR="00C31F0C" w:rsidRPr="0080728C" w:rsidRDefault="00C31F0C" w:rsidP="00C31F0C">
      <w:r w:rsidRPr="0080728C">
        <w:t>-Technology?</w:t>
      </w:r>
    </w:p>
    <w:p w14:paraId="291AC55A" w14:textId="77777777" w:rsidR="00C31F0C" w:rsidRPr="0080728C" w:rsidRDefault="00C31F0C" w:rsidP="00C31F0C">
      <w:r w:rsidRPr="0080728C">
        <w:t>-Staffing?</w:t>
      </w:r>
    </w:p>
    <w:p w14:paraId="0311D82E" w14:textId="77777777" w:rsidR="00C31F0C" w:rsidRPr="0080728C" w:rsidRDefault="00C31F0C" w:rsidP="00C31F0C">
      <w:r w:rsidRPr="0080728C">
        <w:t>-Any expansion in scoping?</w:t>
      </w:r>
    </w:p>
    <w:p w14:paraId="5E9EFEF4" w14:textId="77777777" w:rsidR="00C31F0C" w:rsidRPr="0080728C" w:rsidRDefault="00C31F0C" w:rsidP="00C31F0C">
      <w:r w:rsidRPr="0080728C">
        <w:t xml:space="preserve">  -1/2/3?</w:t>
      </w:r>
    </w:p>
    <w:p w14:paraId="14A7B0DC" w14:textId="77777777" w:rsidR="00CC7DE4" w:rsidRPr="0080728C" w:rsidRDefault="00CC7DE4" w:rsidP="0079724A">
      <w:pPr>
        <w:pStyle w:val="ListParagraph"/>
        <w:ind w:left="360"/>
      </w:pPr>
    </w:p>
    <w:p w14:paraId="0038A6B7" w14:textId="77777777" w:rsidR="001B23F4" w:rsidRPr="0080728C" w:rsidRDefault="001B23F4" w:rsidP="001B23F4"/>
    <w:p w14:paraId="18607633" w14:textId="77777777" w:rsidR="006B54A5" w:rsidRPr="0080728C" w:rsidRDefault="006B54A5" w:rsidP="006B54A5">
      <w:r w:rsidRPr="0080728C">
        <w:rPr>
          <w:u w:val="single"/>
        </w:rPr>
        <w:t>Scope 1, 2 and 3</w:t>
      </w:r>
      <w:r w:rsidRPr="0080728C">
        <w:t>:</w:t>
      </w:r>
      <w:r w:rsidRPr="0080728C">
        <w:br/>
        <w:t>Scope 1</w:t>
      </w:r>
      <w:r w:rsidRPr="0080728C">
        <w:br/>
        <w:t>All Direct Emissions from the activities of an organisation or under their control. Including fuel combustion on site such as gas boilers, fleet vehicles and air-conditioning leaks.</w:t>
      </w:r>
    </w:p>
    <w:p w14:paraId="47A35374" w14:textId="77777777" w:rsidR="006B54A5" w:rsidRPr="0080728C" w:rsidRDefault="006B54A5" w:rsidP="006B54A5"/>
    <w:p w14:paraId="5FC55193" w14:textId="77777777" w:rsidR="006B54A5" w:rsidRPr="0080728C" w:rsidRDefault="006B54A5" w:rsidP="006B54A5">
      <w:r w:rsidRPr="0080728C">
        <w:t>Scope 2</w:t>
      </w:r>
    </w:p>
    <w:p w14:paraId="2FD76EE9" w14:textId="77777777" w:rsidR="006B54A5" w:rsidRPr="0080728C" w:rsidRDefault="006B54A5" w:rsidP="006B54A5">
      <w:r w:rsidRPr="0080728C">
        <w:t>Indirect Emissions from electricity purchased and used by the organisation. Emissions are created during the production of the energy and eventually used by the organisation.</w:t>
      </w:r>
    </w:p>
    <w:p w14:paraId="76C6B9CE" w14:textId="77777777" w:rsidR="006B54A5" w:rsidRPr="0080728C" w:rsidRDefault="006B54A5" w:rsidP="006B54A5"/>
    <w:p w14:paraId="40D319E2" w14:textId="77777777" w:rsidR="006B54A5" w:rsidRPr="0080728C" w:rsidRDefault="006B54A5" w:rsidP="006B54A5">
      <w:pPr>
        <w:rPr>
          <w:rFonts w:ascii="Segoe UI" w:hAnsi="Segoe UI" w:cs="Segoe UI"/>
          <w:sz w:val="23"/>
          <w:szCs w:val="23"/>
          <w:shd w:val="clear" w:color="auto" w:fill="303030"/>
        </w:rPr>
      </w:pPr>
      <w:r w:rsidRPr="0080728C">
        <w:t>Scope 3</w:t>
      </w:r>
      <w:r w:rsidRPr="0080728C">
        <w:br/>
        <w:t xml:space="preserve">All Other Indirect Emissions from activities of the organisation, </w:t>
      </w:r>
      <w:proofErr w:type="spellStart"/>
      <w:r w:rsidRPr="0080728C">
        <w:t>occuring</w:t>
      </w:r>
      <w:proofErr w:type="spellEnd"/>
      <w:r w:rsidRPr="0080728C">
        <w:t xml:space="preserve"> from sources that they do not own or control. These are usually the greatest share of the carbon footprint, covering emissions associated with business travel, procurement, waste and water.</w:t>
      </w:r>
    </w:p>
    <w:p w14:paraId="7D94CB4A" w14:textId="77777777" w:rsidR="001B23F4" w:rsidRPr="0080728C" w:rsidRDefault="001B23F4" w:rsidP="001B23F4"/>
    <w:p w14:paraId="5047CE11" w14:textId="77777777" w:rsidR="001B23F4" w:rsidRPr="0080728C" w:rsidRDefault="001B23F4" w:rsidP="001B23F4"/>
    <w:p w14:paraId="6DB94980" w14:textId="77777777" w:rsidR="001B23F4" w:rsidRPr="0080728C" w:rsidRDefault="001B23F4" w:rsidP="001B23F4"/>
    <w:p w14:paraId="78459FD8" w14:textId="77777777" w:rsidR="001B23F4" w:rsidRPr="0080728C" w:rsidRDefault="001B23F4" w:rsidP="001B23F4"/>
    <w:p w14:paraId="2212147C" w14:textId="77777777" w:rsidR="001B23F4" w:rsidRPr="0080728C" w:rsidRDefault="001B23F4" w:rsidP="001B23F4"/>
    <w:sectPr w:rsidR="001B23F4" w:rsidRPr="0080728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BEF4" w14:textId="77777777" w:rsidR="000A67D5" w:rsidRDefault="000A67D5" w:rsidP="000C0474">
      <w:r>
        <w:separator/>
      </w:r>
    </w:p>
  </w:endnote>
  <w:endnote w:type="continuationSeparator" w:id="0">
    <w:p w14:paraId="34FDDA84" w14:textId="77777777" w:rsidR="000A67D5" w:rsidRDefault="000A67D5" w:rsidP="000C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08C2" w14:textId="77777777" w:rsidR="001B23F4" w:rsidRDefault="000A67D5" w:rsidP="000C0474">
    <w:pPr>
      <w:pStyle w:val="Footer"/>
    </w:pPr>
    <w:sdt>
      <w:sdtPr>
        <w:id w:val="-1165240983"/>
        <w:docPartObj>
          <w:docPartGallery w:val="Page Numbers (Bottom of Page)"/>
          <w:docPartUnique/>
        </w:docPartObj>
      </w:sdtPr>
      <w:sdtEndPr>
        <w:rPr>
          <w:noProof/>
        </w:rPr>
      </w:sdtEndPr>
      <w:sdtContent>
        <w:r w:rsidR="001B23F4">
          <w:fldChar w:fldCharType="begin"/>
        </w:r>
        <w:r w:rsidR="001B23F4">
          <w:instrText xml:space="preserve"> PAGE   \* MERGEFORMAT </w:instrText>
        </w:r>
        <w:r w:rsidR="001B23F4">
          <w:fldChar w:fldCharType="separate"/>
        </w:r>
        <w:r w:rsidR="00DA265E">
          <w:rPr>
            <w:noProof/>
          </w:rPr>
          <w:t>3</w:t>
        </w:r>
        <w:r w:rsidR="001B23F4">
          <w:rPr>
            <w:noProof/>
          </w:rPr>
          <w:fldChar w:fldCharType="end"/>
        </w:r>
      </w:sdtContent>
    </w:sdt>
  </w:p>
  <w:p w14:paraId="5078A675" w14:textId="77777777" w:rsidR="001B23F4" w:rsidRDefault="001B23F4" w:rsidP="0030038B">
    <w:pPr>
      <w:pStyle w:val="Footer"/>
    </w:pPr>
    <w:r>
      <w:fldChar w:fldCharType="begin"/>
    </w:r>
    <w:r>
      <w:instrText xml:space="preserve"> DATE \@ "dddd, dd MMMM yyyy" </w:instrText>
    </w:r>
    <w:r>
      <w:fldChar w:fldCharType="separate"/>
    </w:r>
    <w:r w:rsidR="002548C2">
      <w:rPr>
        <w:noProof/>
      </w:rPr>
      <w:t>Friday, 13 January 2023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F88A9" w14:textId="77777777" w:rsidR="000A67D5" w:rsidRDefault="000A67D5" w:rsidP="000C0474">
      <w:r>
        <w:separator/>
      </w:r>
    </w:p>
  </w:footnote>
  <w:footnote w:type="continuationSeparator" w:id="0">
    <w:p w14:paraId="29039D7A" w14:textId="77777777" w:rsidR="000A67D5" w:rsidRDefault="000A67D5" w:rsidP="000C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14:paraId="1CFE720F" w14:textId="77777777" w:rsidR="001B23F4" w:rsidRDefault="001B23F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Interview Protocol: Professional team</w:t>
        </w:r>
      </w:p>
    </w:sdtContent>
  </w:sdt>
  <w:p w14:paraId="686A5DBF" w14:textId="77777777" w:rsidR="001B23F4" w:rsidRDefault="001B2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F6B"/>
    <w:multiLevelType w:val="hybridMultilevel"/>
    <w:tmpl w:val="B3DC95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CA37240"/>
    <w:multiLevelType w:val="hybridMultilevel"/>
    <w:tmpl w:val="169808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C3E1BF6"/>
    <w:multiLevelType w:val="hybridMultilevel"/>
    <w:tmpl w:val="1BEC73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5D41FB"/>
    <w:multiLevelType w:val="hybridMultilevel"/>
    <w:tmpl w:val="3BCC59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C49369D"/>
    <w:multiLevelType w:val="hybridMultilevel"/>
    <w:tmpl w:val="E4D43D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B82FD1"/>
    <w:multiLevelType w:val="hybridMultilevel"/>
    <w:tmpl w:val="B3DC95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114D96"/>
    <w:multiLevelType w:val="hybridMultilevel"/>
    <w:tmpl w:val="6406A8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84871B9"/>
    <w:multiLevelType w:val="hybridMultilevel"/>
    <w:tmpl w:val="42483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AC6470"/>
    <w:multiLevelType w:val="hybridMultilevel"/>
    <w:tmpl w:val="DE2CF164"/>
    <w:lvl w:ilvl="0" w:tplc="B37AC9B2">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CE78C2"/>
    <w:multiLevelType w:val="hybridMultilevel"/>
    <w:tmpl w:val="169808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6D34034"/>
    <w:multiLevelType w:val="hybridMultilevel"/>
    <w:tmpl w:val="1BEC73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B040D6C"/>
    <w:multiLevelType w:val="hybridMultilevel"/>
    <w:tmpl w:val="B8C05516"/>
    <w:lvl w:ilvl="0" w:tplc="B37AC9B2">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8E65B4"/>
    <w:multiLevelType w:val="hybridMultilevel"/>
    <w:tmpl w:val="0EC03E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FAC6935"/>
    <w:multiLevelType w:val="hybridMultilevel"/>
    <w:tmpl w:val="D16A7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43450A5"/>
    <w:multiLevelType w:val="hybridMultilevel"/>
    <w:tmpl w:val="A9A007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B99778B"/>
    <w:multiLevelType w:val="hybridMultilevel"/>
    <w:tmpl w:val="A4FE51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E457B6F"/>
    <w:multiLevelType w:val="hybridMultilevel"/>
    <w:tmpl w:val="3D5A03F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3"/>
  </w:num>
  <w:num w:numId="6">
    <w:abstractNumId w:val="0"/>
  </w:num>
  <w:num w:numId="7">
    <w:abstractNumId w:val="5"/>
  </w:num>
  <w:num w:numId="8">
    <w:abstractNumId w:val="15"/>
  </w:num>
  <w:num w:numId="9">
    <w:abstractNumId w:val="4"/>
  </w:num>
  <w:num w:numId="10">
    <w:abstractNumId w:val="10"/>
  </w:num>
  <w:num w:numId="11">
    <w:abstractNumId w:val="2"/>
  </w:num>
  <w:num w:numId="12">
    <w:abstractNumId w:val="6"/>
  </w:num>
  <w:num w:numId="13">
    <w:abstractNumId w:val="14"/>
  </w:num>
  <w:num w:numId="14">
    <w:abstractNumId w:val="3"/>
  </w:num>
  <w:num w:numId="15">
    <w:abstractNumId w:val="8"/>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A44"/>
    <w:rsid w:val="00007086"/>
    <w:rsid w:val="000173FE"/>
    <w:rsid w:val="00020A39"/>
    <w:rsid w:val="000301C9"/>
    <w:rsid w:val="00051080"/>
    <w:rsid w:val="0007412E"/>
    <w:rsid w:val="00095A93"/>
    <w:rsid w:val="000960C4"/>
    <w:rsid w:val="000A67D5"/>
    <w:rsid w:val="000B6AA2"/>
    <w:rsid w:val="000C0474"/>
    <w:rsid w:val="00101781"/>
    <w:rsid w:val="00145D95"/>
    <w:rsid w:val="001612E6"/>
    <w:rsid w:val="00166049"/>
    <w:rsid w:val="001A49DC"/>
    <w:rsid w:val="001B23F4"/>
    <w:rsid w:val="001B7026"/>
    <w:rsid w:val="001D5D36"/>
    <w:rsid w:val="001E030E"/>
    <w:rsid w:val="001E0888"/>
    <w:rsid w:val="002548C2"/>
    <w:rsid w:val="00292BBC"/>
    <w:rsid w:val="002B5994"/>
    <w:rsid w:val="002B6F26"/>
    <w:rsid w:val="002B7CFD"/>
    <w:rsid w:val="002C3BCD"/>
    <w:rsid w:val="0030038B"/>
    <w:rsid w:val="0030210D"/>
    <w:rsid w:val="0030391C"/>
    <w:rsid w:val="00332586"/>
    <w:rsid w:val="003369AF"/>
    <w:rsid w:val="00342C8F"/>
    <w:rsid w:val="00342E08"/>
    <w:rsid w:val="003A2503"/>
    <w:rsid w:val="003B4E5A"/>
    <w:rsid w:val="003C2DFC"/>
    <w:rsid w:val="003E0C54"/>
    <w:rsid w:val="0043296E"/>
    <w:rsid w:val="00444BD1"/>
    <w:rsid w:val="00475CED"/>
    <w:rsid w:val="0047748A"/>
    <w:rsid w:val="00477FC3"/>
    <w:rsid w:val="004838E3"/>
    <w:rsid w:val="00484465"/>
    <w:rsid w:val="00490D96"/>
    <w:rsid w:val="004C0CC9"/>
    <w:rsid w:val="004D03ED"/>
    <w:rsid w:val="00504F0A"/>
    <w:rsid w:val="00513A61"/>
    <w:rsid w:val="00526B17"/>
    <w:rsid w:val="00580096"/>
    <w:rsid w:val="00581FC6"/>
    <w:rsid w:val="005D2594"/>
    <w:rsid w:val="005D6242"/>
    <w:rsid w:val="005F7429"/>
    <w:rsid w:val="00620072"/>
    <w:rsid w:val="00642D6C"/>
    <w:rsid w:val="00664435"/>
    <w:rsid w:val="00682D42"/>
    <w:rsid w:val="00691501"/>
    <w:rsid w:val="00693348"/>
    <w:rsid w:val="006B54A5"/>
    <w:rsid w:val="006C43F4"/>
    <w:rsid w:val="006D4ECC"/>
    <w:rsid w:val="006E20C8"/>
    <w:rsid w:val="0070085B"/>
    <w:rsid w:val="007031F2"/>
    <w:rsid w:val="007072CF"/>
    <w:rsid w:val="0071247C"/>
    <w:rsid w:val="00740520"/>
    <w:rsid w:val="00743BBF"/>
    <w:rsid w:val="00745DBE"/>
    <w:rsid w:val="00764C6C"/>
    <w:rsid w:val="00770B6F"/>
    <w:rsid w:val="0079724A"/>
    <w:rsid w:val="007B1816"/>
    <w:rsid w:val="0080728C"/>
    <w:rsid w:val="00811DDE"/>
    <w:rsid w:val="00817D21"/>
    <w:rsid w:val="00832817"/>
    <w:rsid w:val="00851663"/>
    <w:rsid w:val="008809E6"/>
    <w:rsid w:val="0089180B"/>
    <w:rsid w:val="008B613F"/>
    <w:rsid w:val="008C63F0"/>
    <w:rsid w:val="008D50A4"/>
    <w:rsid w:val="008E4B83"/>
    <w:rsid w:val="008E50CA"/>
    <w:rsid w:val="008F46EE"/>
    <w:rsid w:val="00902B22"/>
    <w:rsid w:val="00926C86"/>
    <w:rsid w:val="00935F81"/>
    <w:rsid w:val="0094119E"/>
    <w:rsid w:val="00941FB2"/>
    <w:rsid w:val="00944310"/>
    <w:rsid w:val="009465AF"/>
    <w:rsid w:val="009501CD"/>
    <w:rsid w:val="00957798"/>
    <w:rsid w:val="00960432"/>
    <w:rsid w:val="009653D1"/>
    <w:rsid w:val="009A75CD"/>
    <w:rsid w:val="009E2D7D"/>
    <w:rsid w:val="00A029E7"/>
    <w:rsid w:val="00A50402"/>
    <w:rsid w:val="00A71A42"/>
    <w:rsid w:val="00A81E17"/>
    <w:rsid w:val="00A8275F"/>
    <w:rsid w:val="00A841D4"/>
    <w:rsid w:val="00A90B29"/>
    <w:rsid w:val="00AA50A1"/>
    <w:rsid w:val="00AB43AE"/>
    <w:rsid w:val="00AB55D6"/>
    <w:rsid w:val="00AE4AA0"/>
    <w:rsid w:val="00B06A17"/>
    <w:rsid w:val="00B8301C"/>
    <w:rsid w:val="00BB14D2"/>
    <w:rsid w:val="00BC35D7"/>
    <w:rsid w:val="00C2258B"/>
    <w:rsid w:val="00C25D05"/>
    <w:rsid w:val="00C30BB2"/>
    <w:rsid w:val="00C31F0C"/>
    <w:rsid w:val="00C65B58"/>
    <w:rsid w:val="00CA1F28"/>
    <w:rsid w:val="00CB49A5"/>
    <w:rsid w:val="00CC7DE4"/>
    <w:rsid w:val="00CD0512"/>
    <w:rsid w:val="00CE4756"/>
    <w:rsid w:val="00CF38A5"/>
    <w:rsid w:val="00D016E0"/>
    <w:rsid w:val="00D13695"/>
    <w:rsid w:val="00D146A5"/>
    <w:rsid w:val="00D22EE6"/>
    <w:rsid w:val="00D230A2"/>
    <w:rsid w:val="00D316F0"/>
    <w:rsid w:val="00D32774"/>
    <w:rsid w:val="00D40AEF"/>
    <w:rsid w:val="00D43388"/>
    <w:rsid w:val="00D6272B"/>
    <w:rsid w:val="00D80967"/>
    <w:rsid w:val="00D93EA5"/>
    <w:rsid w:val="00DA1988"/>
    <w:rsid w:val="00DA265E"/>
    <w:rsid w:val="00DA3AA0"/>
    <w:rsid w:val="00DA756A"/>
    <w:rsid w:val="00DB4771"/>
    <w:rsid w:val="00DC7A44"/>
    <w:rsid w:val="00E52A83"/>
    <w:rsid w:val="00E92F88"/>
    <w:rsid w:val="00E94666"/>
    <w:rsid w:val="00EF07EE"/>
    <w:rsid w:val="00F02F37"/>
    <w:rsid w:val="00F16726"/>
    <w:rsid w:val="00F23436"/>
    <w:rsid w:val="00F24C25"/>
    <w:rsid w:val="00F47FD9"/>
    <w:rsid w:val="00F51FCA"/>
    <w:rsid w:val="00F627B7"/>
    <w:rsid w:val="00F80BFF"/>
    <w:rsid w:val="00F8587B"/>
    <w:rsid w:val="00F93A95"/>
    <w:rsid w:val="00F963E2"/>
    <w:rsid w:val="00FA2C85"/>
    <w:rsid w:val="00FB52C3"/>
    <w:rsid w:val="00FD0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35E00"/>
  <w15:docId w15:val="{6ABE2C12-BDF2-49D2-81B1-27C05F25F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Reference Sans Serif" w:eastAsiaTheme="minorHAnsi" w:hAnsi="MS Reference Sans Serif"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3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74"/>
    <w:pPr>
      <w:tabs>
        <w:tab w:val="center" w:pos="4513"/>
        <w:tab w:val="right" w:pos="9026"/>
      </w:tabs>
    </w:pPr>
  </w:style>
  <w:style w:type="character" w:customStyle="1" w:styleId="HeaderChar">
    <w:name w:val="Header Char"/>
    <w:basedOn w:val="DefaultParagraphFont"/>
    <w:link w:val="Header"/>
    <w:uiPriority w:val="99"/>
    <w:rsid w:val="000C0474"/>
  </w:style>
  <w:style w:type="paragraph" w:styleId="Footer">
    <w:name w:val="footer"/>
    <w:basedOn w:val="Normal"/>
    <w:link w:val="FooterChar"/>
    <w:uiPriority w:val="99"/>
    <w:unhideWhenUsed/>
    <w:rsid w:val="000C0474"/>
    <w:pPr>
      <w:tabs>
        <w:tab w:val="center" w:pos="4513"/>
        <w:tab w:val="right" w:pos="9026"/>
      </w:tabs>
    </w:pPr>
  </w:style>
  <w:style w:type="character" w:customStyle="1" w:styleId="FooterChar">
    <w:name w:val="Footer Char"/>
    <w:basedOn w:val="DefaultParagraphFont"/>
    <w:link w:val="Footer"/>
    <w:uiPriority w:val="99"/>
    <w:rsid w:val="000C0474"/>
  </w:style>
  <w:style w:type="paragraph" w:styleId="BalloonText">
    <w:name w:val="Balloon Text"/>
    <w:basedOn w:val="Normal"/>
    <w:link w:val="BalloonTextChar"/>
    <w:uiPriority w:val="99"/>
    <w:semiHidden/>
    <w:unhideWhenUsed/>
    <w:rsid w:val="000C0474"/>
    <w:rPr>
      <w:rFonts w:ascii="Tahoma" w:hAnsi="Tahoma" w:cs="Tahoma"/>
      <w:sz w:val="16"/>
      <w:szCs w:val="16"/>
    </w:rPr>
  </w:style>
  <w:style w:type="character" w:customStyle="1" w:styleId="BalloonTextChar">
    <w:name w:val="Balloon Text Char"/>
    <w:basedOn w:val="DefaultParagraphFont"/>
    <w:link w:val="BalloonText"/>
    <w:uiPriority w:val="99"/>
    <w:semiHidden/>
    <w:rsid w:val="000C0474"/>
    <w:rPr>
      <w:rFonts w:ascii="Tahoma" w:hAnsi="Tahoma" w:cs="Tahoma"/>
      <w:sz w:val="16"/>
      <w:szCs w:val="16"/>
    </w:rPr>
  </w:style>
  <w:style w:type="paragraph" w:styleId="ListParagraph">
    <w:name w:val="List Paragraph"/>
    <w:basedOn w:val="Normal"/>
    <w:uiPriority w:val="34"/>
    <w:qFormat/>
    <w:rsid w:val="0030038B"/>
    <w:pPr>
      <w:ind w:left="720"/>
      <w:contextualSpacing/>
    </w:pPr>
  </w:style>
  <w:style w:type="table" w:styleId="TableGrid">
    <w:name w:val="Table Grid"/>
    <w:basedOn w:val="TableNormal"/>
    <w:uiPriority w:val="59"/>
    <w:rsid w:val="00300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D2594"/>
    <w:rPr>
      <w:color w:val="0000FF" w:themeColor="hyperlink"/>
      <w:u w:val="single"/>
    </w:rPr>
  </w:style>
  <w:style w:type="character" w:styleId="FollowedHyperlink">
    <w:name w:val="FollowedHyperlink"/>
    <w:basedOn w:val="DefaultParagraphFont"/>
    <w:uiPriority w:val="99"/>
    <w:semiHidden/>
    <w:unhideWhenUsed/>
    <w:rsid w:val="005D2594"/>
    <w:rPr>
      <w:color w:val="800080" w:themeColor="followedHyperlink"/>
      <w:u w:val="single"/>
    </w:rPr>
  </w:style>
  <w:style w:type="character" w:customStyle="1" w:styleId="uficommentbody">
    <w:name w:val="uficommentbody"/>
    <w:basedOn w:val="DefaultParagraphFont"/>
    <w:rsid w:val="00D22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hD\PG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PGR Template</Template>
  <TotalTime>1</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Interview Protocol: Professional team</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Protocol: Professional team</dc:title>
  <dc:creator>Jim</dc:creator>
  <cp:lastModifiedBy>Olga Tregaskis (NBS - Staff)</cp:lastModifiedBy>
  <cp:revision>4</cp:revision>
  <dcterms:created xsi:type="dcterms:W3CDTF">2023-01-13T16:56:00Z</dcterms:created>
  <dcterms:modified xsi:type="dcterms:W3CDTF">2023-01-13T16:56:00Z</dcterms:modified>
</cp:coreProperties>
</file>